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D82A16">
        <w:rPr>
          <w:rFonts w:asciiTheme="majorHAnsi" w:hAnsiTheme="majorHAnsi" w:cstheme="majorHAnsi"/>
          <w:u w:val="single"/>
        </w:rPr>
        <w:t>Lesson 3</w:t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F1318BB" wp14:editId="37B7B9F4">
            <wp:extent cx="4664075" cy="29591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8BF16D" wp14:editId="59B9EA84">
                <wp:simplePos x="0" y="0"/>
                <wp:positionH relativeFrom="column">
                  <wp:posOffset>3144520</wp:posOffset>
                </wp:positionH>
                <wp:positionV relativeFrom="paragraph">
                  <wp:posOffset>137160</wp:posOffset>
                </wp:positionV>
                <wp:extent cx="1390650" cy="32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039ED" w:rsidRPr="004039ED" w:rsidRDefault="004039E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Dora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BF16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7.6pt;margin-top:10.8pt;width:109.5pt;height:25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" fillcolor="white [3201]" stroked="f" strokeweight=".5pt">
                <v:textbox>
                  <w:txbxContent>
                    <w:p w:rsidR="004039ED" w:rsidRPr="004039ED" w:rsidRDefault="004039E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Dora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27B5EF" wp14:editId="387B520A">
                <wp:simplePos x="0" y="0"/>
                <wp:positionH relativeFrom="column">
                  <wp:posOffset>1649095</wp:posOffset>
                </wp:positionH>
                <wp:positionV relativeFrom="paragraph">
                  <wp:posOffset>137160</wp:posOffset>
                </wp:positionV>
                <wp:extent cx="1390650" cy="3238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039ED" w:rsidRPr="004039ED" w:rsidRDefault="004039E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Amir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7B5EF" id="Text Box 7" o:spid="_x0000_s1027" type="#_x0000_t202" style="position:absolute;margin-left:129.85pt;margin-top:10.8pt;width:109.5pt;height:25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" fillcolor="white [3201]" stroked="f" strokeweight=".5pt">
                <v:textbox>
                  <w:txbxContent>
                    <w:p w:rsidR="004039ED" w:rsidRPr="004039ED" w:rsidRDefault="004039E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Amir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137160</wp:posOffset>
                </wp:positionV>
                <wp:extent cx="1390650" cy="3238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039ED" w:rsidRPr="004039ED" w:rsidRDefault="004039ED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4039ED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Whitney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11.35pt;margin-top:10.8pt;width:109.5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" fillcolor="white [3201]" stroked="f" strokeweight=".5pt">
                <v:textbox>
                  <w:txbxContent>
                    <w:p w:rsidR="004039ED" w:rsidRPr="004039ED" w:rsidRDefault="004039ED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4039ED">
                        <w:rPr>
                          <w:rFonts w:asciiTheme="majorHAnsi" w:hAnsiTheme="majorHAnsi" w:cstheme="majorHAnsi"/>
                          <w:sz w:val="28"/>
                        </w:rPr>
                        <w:t>Whitney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sz w:val="28"/>
        </w:rPr>
        <w:t xml:space="preserve">     </w:t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085BE1" wp14:editId="52F23DA4">
            <wp:extent cx="4664075" cy="240474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Whitney is incorrect because she has left gaps, some squares are overlapping and some even go outside the shape.</w:t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Amir is incorrect because he has used squares of different sizes.</w:t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Dora is correct because she has used </w:t>
      </w:r>
      <w:r w:rsidRPr="00E01BCD">
        <w:rPr>
          <w:rFonts w:asciiTheme="majorHAnsi" w:hAnsiTheme="majorHAnsi" w:cstheme="majorHAnsi"/>
          <w:b/>
          <w:sz w:val="28"/>
        </w:rPr>
        <w:t>squares</w:t>
      </w:r>
      <w:r>
        <w:rPr>
          <w:rFonts w:asciiTheme="majorHAnsi" w:hAnsiTheme="majorHAnsi" w:cstheme="majorHAnsi"/>
          <w:sz w:val="28"/>
        </w:rPr>
        <w:t xml:space="preserve"> of the </w:t>
      </w:r>
      <w:r w:rsidRPr="00E01BCD">
        <w:rPr>
          <w:rFonts w:asciiTheme="majorHAnsi" w:hAnsiTheme="majorHAnsi" w:cstheme="majorHAnsi"/>
          <w:b/>
          <w:sz w:val="28"/>
        </w:rPr>
        <w:t>same size</w:t>
      </w:r>
      <w:r>
        <w:rPr>
          <w:rFonts w:asciiTheme="majorHAnsi" w:hAnsiTheme="majorHAnsi" w:cstheme="majorHAnsi"/>
          <w:sz w:val="28"/>
        </w:rPr>
        <w:t xml:space="preserve"> with </w:t>
      </w:r>
      <w:r w:rsidRPr="00E01BCD">
        <w:rPr>
          <w:rFonts w:asciiTheme="majorHAnsi" w:hAnsiTheme="majorHAnsi" w:cstheme="majorHAnsi"/>
          <w:b/>
          <w:sz w:val="28"/>
        </w:rPr>
        <w:t>no gaps</w:t>
      </w:r>
      <w:r>
        <w:rPr>
          <w:rFonts w:asciiTheme="majorHAnsi" w:hAnsiTheme="majorHAnsi" w:cstheme="majorHAnsi"/>
          <w:sz w:val="28"/>
        </w:rPr>
        <w:t>.</w:t>
      </w: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a) What is the area of this shape? 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3033367" wp14:editId="4A826207">
            <wp:extent cx="1057275" cy="1181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 squares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Pr="006774B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b)</w:t>
      </w:r>
    </w:p>
    <w:p w:rsidR="001C1BF8" w:rsidRDefault="005B1DE3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2974975</wp:posOffset>
                </wp:positionV>
                <wp:extent cx="1009650" cy="4095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82A16" w:rsidRDefault="00D82A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6.25pt;margin-top:234.25pt;width:79.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" fillcolor="white [3201]" strokeweight=".5pt">
                <v:textbox>
                  <w:txbxContent>
                    <w:p w:rsidR="00D82A16" w:rsidRDefault="00D82A16"/>
                  </w:txbxContent>
                </v:textbox>
              </v:shape>
            </w:pict>
          </mc:Fallback>
        </mc:AlternateContent>
      </w:r>
      <w:r w:rsidR="00D82A16">
        <w:rPr>
          <w:noProof/>
        </w:rPr>
        <w:drawing>
          <wp:inline distT="0" distB="0" distL="0" distR="0" wp14:anchorId="08DCBE8D" wp14:editId="68778271">
            <wp:extent cx="3708974" cy="310705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3030" cy="311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A16" w:rsidRDefault="00D82A16" w:rsidP="00CB3E43">
      <w:pPr>
        <w:rPr>
          <w:rFonts w:asciiTheme="majorHAnsi" w:hAnsiTheme="majorHAnsi" w:cstheme="majorHAnsi"/>
          <w:sz w:val="28"/>
          <w:szCs w:val="32"/>
        </w:rPr>
      </w:pPr>
      <w:r w:rsidRPr="00D82A16">
        <w:rPr>
          <w:rFonts w:asciiTheme="majorHAnsi" w:hAnsiTheme="majorHAnsi" w:cstheme="majorHAnsi"/>
          <w:sz w:val="28"/>
          <w:szCs w:val="32"/>
        </w:rPr>
        <w:t>Do all these shapes have the same area?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4039ED" w:rsidRDefault="004039ED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E225813" wp14:editId="756E4426">
            <wp:extent cx="4664075" cy="4039235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03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E01BCD" w:rsidRDefault="00E01BCD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lastRenderedPageBreak/>
        <w:drawing>
          <wp:inline distT="0" distB="0" distL="0" distR="0" wp14:anchorId="33706463" wp14:editId="3C61D65E">
            <wp:extent cx="4664075" cy="2847975"/>
            <wp:effectExtent l="0" t="0" r="317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9A1F05C" wp14:editId="238809D9">
            <wp:extent cx="3991605" cy="28840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7332" cy="289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865FBF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39ED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1703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01BC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B9D1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2021-02-10T14:53:00Z</dcterms:created>
  <dcterms:modified xsi:type="dcterms:W3CDTF">2021-02-11T08:57:00Z</dcterms:modified>
</cp:coreProperties>
</file>